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FE2E25" w14:textId="7C18A1C0" w:rsidR="00BA00AB" w:rsidRDefault="00063296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Roger RADCLIFFE</w:t>
      </w:r>
      <w:r>
        <w:rPr>
          <w:rFonts w:ascii="Times New Roman" w:hAnsi="Times New Roman" w:cs="Times New Roman"/>
          <w:sz w:val="24"/>
          <w:szCs w:val="24"/>
        </w:rPr>
        <w:t xml:space="preserve">     (d.1499)</w:t>
      </w:r>
    </w:p>
    <w:p w14:paraId="580240DA" w14:textId="21E9AD17" w:rsidR="00063296" w:rsidRDefault="00063296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buried in Acaster Malbis.</w:t>
      </w:r>
    </w:p>
    <w:p w14:paraId="1CA221FA" w14:textId="12FE2666" w:rsidR="00063296" w:rsidRDefault="00063296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B13E1D5" w14:textId="04CB8CDD" w:rsidR="00063296" w:rsidRDefault="00063296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FE79DA8" w14:textId="22E9E3EC" w:rsidR="00063296" w:rsidRDefault="00063296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Jul.</w:t>
      </w:r>
      <w:r>
        <w:rPr>
          <w:rFonts w:ascii="Times New Roman" w:hAnsi="Times New Roman" w:cs="Times New Roman"/>
          <w:sz w:val="24"/>
          <w:szCs w:val="24"/>
        </w:rPr>
        <w:tab/>
        <w:t>1499</w:t>
      </w:r>
      <w:r>
        <w:rPr>
          <w:rFonts w:ascii="Times New Roman" w:hAnsi="Times New Roman" w:cs="Times New Roman"/>
          <w:sz w:val="24"/>
          <w:szCs w:val="24"/>
        </w:rPr>
        <w:tab/>
        <w:t>He made his Will.   (W.Y.R. p.134)</w:t>
      </w:r>
    </w:p>
    <w:p w14:paraId="01D9928E" w14:textId="65993916" w:rsidR="00063296" w:rsidRDefault="00063296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5 Aug.</w:t>
      </w:r>
      <w:r>
        <w:rPr>
          <w:rFonts w:ascii="Times New Roman" w:hAnsi="Times New Roman" w:cs="Times New Roman"/>
          <w:sz w:val="24"/>
          <w:szCs w:val="24"/>
        </w:rPr>
        <w:tab/>
        <w:t>Probate of his Will.    (ibid.)</w:t>
      </w:r>
    </w:p>
    <w:p w14:paraId="422FF774" w14:textId="4534FDA6" w:rsidR="00063296" w:rsidRDefault="00063296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CF3A159" w14:textId="49819738" w:rsidR="00063296" w:rsidRDefault="00063296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B93088D" w14:textId="3768D16B" w:rsidR="00063296" w:rsidRPr="00063296" w:rsidRDefault="00063296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 June 2021</w:t>
      </w:r>
    </w:p>
    <w:sectPr w:rsidR="00063296" w:rsidRPr="0006329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3F463A" w14:textId="77777777" w:rsidR="00063296" w:rsidRDefault="00063296" w:rsidP="009139A6">
      <w:r>
        <w:separator/>
      </w:r>
    </w:p>
  </w:endnote>
  <w:endnote w:type="continuationSeparator" w:id="0">
    <w:p w14:paraId="2F00C0AB" w14:textId="77777777" w:rsidR="00063296" w:rsidRDefault="0006329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84463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6CF61F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052E1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3D2567" w14:textId="77777777" w:rsidR="00063296" w:rsidRDefault="00063296" w:rsidP="009139A6">
      <w:r>
        <w:separator/>
      </w:r>
    </w:p>
  </w:footnote>
  <w:footnote w:type="continuationSeparator" w:id="0">
    <w:p w14:paraId="44F4DED0" w14:textId="77777777" w:rsidR="00063296" w:rsidRDefault="0006329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7E7AC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5D69B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D61E2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3296"/>
    <w:rsid w:val="00063296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7AA060"/>
  <w15:chartTrackingRefBased/>
  <w15:docId w15:val="{5BF1A400-DC08-4677-A383-4A74C9723A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3</TotalTime>
  <Pages>1</Pages>
  <Words>24</Words>
  <Characters>137</Characters>
  <Application>Microsoft Office Word</Application>
  <DocSecurity>0</DocSecurity>
  <Lines>1</Lines>
  <Paragraphs>1</Paragraphs>
  <ScaleCrop>false</ScaleCrop>
  <Company/>
  <LinksUpToDate>false</LinksUpToDate>
  <CharactersWithSpaces>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2021-06-15T09:38:00Z</dcterms:created>
  <dcterms:modified xsi:type="dcterms:W3CDTF">2021-06-15T09:41:00Z</dcterms:modified>
</cp:coreProperties>
</file>